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AABD7F" w14:textId="77777777" w:rsidR="008206FC" w:rsidRDefault="008206FC" w:rsidP="334DFFC7">
      <w:pPr>
        <w:tabs>
          <w:tab w:val="left" w:pos="993"/>
          <w:tab w:val="left" w:pos="1134"/>
        </w:tabs>
        <w:rPr>
          <w:rFonts w:cs="Arial"/>
        </w:rPr>
      </w:pPr>
    </w:p>
    <w:p w14:paraId="64510FD8" w14:textId="2D13751A" w:rsidR="00EE45CF" w:rsidRDefault="00EE45CF" w:rsidP="00EE45CF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 4302-007</w:t>
      </w:r>
      <w:r w:rsidR="00B0176B">
        <w:rPr>
          <w:rFonts w:cs="Arial"/>
        </w:rPr>
        <w:t>6</w:t>
      </w:r>
      <w:r>
        <w:rPr>
          <w:rFonts w:cs="Arial"/>
        </w:rPr>
        <w:t>/2023</w:t>
      </w:r>
    </w:p>
    <w:p w14:paraId="6D09CE74" w14:textId="2BC06E08" w:rsidR="0B74ED47" w:rsidRPr="00AD7338" w:rsidRDefault="0B74ED47" w:rsidP="334DFFC7">
      <w:pPr>
        <w:tabs>
          <w:tab w:val="left" w:pos="993"/>
          <w:tab w:val="left" w:pos="1134"/>
        </w:tabs>
        <w:rPr>
          <w:rFonts w:cs="Arial"/>
        </w:rPr>
      </w:pPr>
      <w:r w:rsidRPr="334DFFC7">
        <w:rPr>
          <w:rFonts w:cs="Arial"/>
        </w:rPr>
        <w:t>JN</w:t>
      </w:r>
      <w:r w:rsidR="00E84C5E">
        <w:rPr>
          <w:rFonts w:cs="Arial"/>
        </w:rPr>
        <w:t xml:space="preserve"> BR</w:t>
      </w:r>
      <w:r w:rsidRPr="334DFFC7">
        <w:rPr>
          <w:rFonts w:cs="Arial"/>
        </w:rPr>
        <w:t>:</w:t>
      </w:r>
      <w:r w:rsidR="00AD7338">
        <w:rPr>
          <w:rFonts w:cs="Arial"/>
        </w:rPr>
        <w:t xml:space="preserve"> 202</w:t>
      </w:r>
      <w:r w:rsidR="00FC2FD7">
        <w:rPr>
          <w:rFonts w:cs="Arial"/>
        </w:rPr>
        <w:t>3</w:t>
      </w:r>
      <w:r w:rsidR="00AD7338">
        <w:rPr>
          <w:rFonts w:cs="Arial"/>
        </w:rPr>
        <w:t>-</w:t>
      </w:r>
      <w:r w:rsidR="0095555C">
        <w:rPr>
          <w:rFonts w:cs="Arial"/>
        </w:rPr>
        <w:t>325</w:t>
      </w:r>
      <w:bookmarkStart w:id="0" w:name="_GoBack"/>
      <w:bookmarkEnd w:id="0"/>
    </w:p>
    <w:p w14:paraId="0F0EB34D" w14:textId="77777777" w:rsidR="00EF5515" w:rsidRDefault="00EF5515" w:rsidP="00A42189">
      <w:pPr>
        <w:jc w:val="both"/>
        <w:rPr>
          <w:rFonts w:cs="Arial"/>
        </w:rPr>
      </w:pPr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1305C3CE" w14:textId="77777777" w:rsidR="00071CB1" w:rsidRPr="00B9100B" w:rsidRDefault="00071CB1" w:rsidP="00071CB1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>IZJAVA VSEH (FIZIČNIH) OSEB SODELUJOČEGA PODJETJA</w:t>
      </w:r>
    </w:p>
    <w:p w14:paraId="5F3577B2" w14:textId="4C136696" w:rsidR="00071CB1" w:rsidRDefault="00071CB1" w:rsidP="00071CB1">
      <w:pPr>
        <w:tabs>
          <w:tab w:val="left" w:pos="1083"/>
        </w:tabs>
        <w:rPr>
          <w:rFonts w:cs="Arial"/>
        </w:rPr>
      </w:pPr>
    </w:p>
    <w:p w14:paraId="1F537883" w14:textId="77777777" w:rsidR="00CD0DDE" w:rsidRDefault="00CD0DDE" w:rsidP="00071CB1">
      <w:pPr>
        <w:tabs>
          <w:tab w:val="left" w:pos="1083"/>
        </w:tabs>
        <w:rPr>
          <w:rFonts w:cs="Arial"/>
        </w:rPr>
      </w:pPr>
    </w:p>
    <w:p w14:paraId="213DDAE8" w14:textId="77777777" w:rsidR="00071CB1" w:rsidRDefault="00071CB1" w:rsidP="00071CB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5D03B7B1" w14:textId="77777777" w:rsidR="00071CB1" w:rsidRDefault="00071CB1" w:rsidP="00071CB1">
      <w:pPr>
        <w:tabs>
          <w:tab w:val="left" w:pos="1083"/>
        </w:tabs>
        <w:rPr>
          <w:rFonts w:cs="Arial"/>
        </w:rPr>
      </w:pPr>
    </w:p>
    <w:p w14:paraId="72AAF117" w14:textId="77777777" w:rsidR="00071CB1" w:rsidRDefault="00071CB1" w:rsidP="00071CB1">
      <w:pPr>
        <w:tabs>
          <w:tab w:val="left" w:pos="1083"/>
        </w:tabs>
        <w:rPr>
          <w:rFonts w:cs="Arial"/>
        </w:rPr>
      </w:pPr>
    </w:p>
    <w:p w14:paraId="22EFFFDC" w14:textId="77777777" w:rsidR="00071CB1" w:rsidRDefault="00071CB1" w:rsidP="00071CB1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6C37622D" w14:textId="77777777" w:rsidR="00071CB1" w:rsidRDefault="00071CB1" w:rsidP="00071CB1">
      <w:pPr>
        <w:tabs>
          <w:tab w:val="left" w:pos="1083"/>
        </w:tabs>
        <w:rPr>
          <w:rFonts w:cs="Arial"/>
        </w:rPr>
      </w:pPr>
    </w:p>
    <w:p w14:paraId="23BE4E96" w14:textId="77777777" w:rsidR="00071CB1" w:rsidRDefault="00071CB1" w:rsidP="00071CB1">
      <w:pPr>
        <w:tabs>
          <w:tab w:val="left" w:pos="1083"/>
        </w:tabs>
        <w:rPr>
          <w:rFonts w:cs="Arial"/>
        </w:rPr>
      </w:pPr>
    </w:p>
    <w:p w14:paraId="56D99C3E" w14:textId="77777777" w:rsidR="00071CB1" w:rsidRDefault="00071CB1" w:rsidP="00071CB1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754BE8DC" w14:textId="77777777" w:rsidR="00071CB1" w:rsidRDefault="00071CB1" w:rsidP="00071CB1">
      <w:pPr>
        <w:jc w:val="both"/>
        <w:rPr>
          <w:rFonts w:cs="Arial"/>
        </w:rPr>
      </w:pPr>
    </w:p>
    <w:p w14:paraId="7C31472A" w14:textId="77777777" w:rsidR="00071CB1" w:rsidRPr="000D1EDF" w:rsidRDefault="00071CB1" w:rsidP="00071CB1">
      <w:pPr>
        <w:jc w:val="both"/>
        <w:rPr>
          <w:rFonts w:cs="Arial"/>
        </w:rPr>
      </w:pPr>
    </w:p>
    <w:p w14:paraId="09841138" w14:textId="77777777" w:rsidR="00071CB1" w:rsidRPr="000D1EDF" w:rsidRDefault="00071CB1" w:rsidP="00071CB1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2A9547AB" w14:textId="77777777" w:rsidR="00071CB1" w:rsidRPr="000D1EDF" w:rsidRDefault="00071CB1" w:rsidP="00071CB1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3BEB390C" w14:textId="77777777" w:rsidR="00071CB1" w:rsidRPr="000D1EDF" w:rsidRDefault="00071CB1" w:rsidP="00BB608B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9F8579A" w14:textId="77777777" w:rsidR="00071CB1" w:rsidRPr="000D1EDF" w:rsidRDefault="00071CB1" w:rsidP="00BB608B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7458B68" w14:textId="77777777" w:rsidR="00071CB1" w:rsidRPr="000D1EDF" w:rsidRDefault="00071CB1" w:rsidP="00BB608B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201F42B" w14:textId="77777777" w:rsidR="00071CB1" w:rsidRPr="000D1EDF" w:rsidRDefault="00071CB1" w:rsidP="00BB608B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000D1DD" w14:textId="77777777" w:rsidR="00071CB1" w:rsidRPr="000D1EDF" w:rsidRDefault="00071CB1" w:rsidP="00BB608B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A7FE69F" w14:textId="77777777" w:rsidR="00071CB1" w:rsidRPr="000D1EDF" w:rsidRDefault="00071CB1" w:rsidP="00BB608B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7BF4BB7" w14:textId="77777777" w:rsidR="00071CB1" w:rsidRPr="000D1EDF" w:rsidRDefault="00071CB1" w:rsidP="00BB608B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0C858F7" w14:textId="77777777" w:rsidR="00071CB1" w:rsidRPr="000D1EDF" w:rsidRDefault="00071CB1" w:rsidP="00BB608B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109B906" w14:textId="77777777" w:rsidR="00071CB1" w:rsidRPr="000D1EDF" w:rsidRDefault="00071CB1" w:rsidP="00BB608B">
      <w:pPr>
        <w:spacing w:line="48" w:lineRule="auto"/>
        <w:jc w:val="both"/>
        <w:rPr>
          <w:rFonts w:cs="Arial"/>
        </w:rPr>
      </w:pPr>
    </w:p>
    <w:p w14:paraId="2D0BE4FC" w14:textId="2CA9213A" w:rsidR="00071CB1" w:rsidRDefault="00071CB1" w:rsidP="00071CB1">
      <w:pPr>
        <w:jc w:val="both"/>
        <w:rPr>
          <w:rFonts w:cs="Arial"/>
        </w:rPr>
      </w:pPr>
      <w:r>
        <w:rPr>
          <w:rFonts w:cs="Arial"/>
        </w:rPr>
        <w:t>p</w:t>
      </w:r>
      <w:r w:rsidRPr="000D1EDF">
        <w:rPr>
          <w:rFonts w:cs="Arial"/>
        </w:rPr>
        <w:t xml:space="preserve">ooblaščam naročnika Zavod Republike Slovenije za blagovne rezerve, Dunajska cesta 106, </w:t>
      </w:r>
      <w:r w:rsidR="00BB608B">
        <w:rPr>
          <w:rFonts w:cs="Arial"/>
        </w:rPr>
        <w:t>1</w:t>
      </w:r>
      <w:r w:rsidRPr="000D1EDF">
        <w:rPr>
          <w:rFonts w:cs="Arial"/>
        </w:rPr>
        <w:t xml:space="preserve">000 Ljubljana, da lahko za namene objavljenega javnega naročila na portalu javnih naročil </w:t>
      </w:r>
      <w:r>
        <w:rPr>
          <w:rFonts w:cs="Arial"/>
        </w:rPr>
        <w:t xml:space="preserve">in v Uradnem listu EU, </w:t>
      </w:r>
      <w:r w:rsidRPr="000D1EDF">
        <w:rPr>
          <w:rFonts w:cs="Arial"/>
        </w:rPr>
        <w:t>pridobi moje osebne podatke iz uradnih evidenc državnih organov, organov lokalnih skupnosti in nosilcev javnega pooblastila.</w:t>
      </w:r>
    </w:p>
    <w:p w14:paraId="3C5C6E2A" w14:textId="77777777" w:rsidR="00071CB1" w:rsidRDefault="00071CB1" w:rsidP="00071CB1">
      <w:pPr>
        <w:jc w:val="both"/>
        <w:rPr>
          <w:rFonts w:cs="Arial"/>
        </w:rPr>
      </w:pPr>
    </w:p>
    <w:p w14:paraId="40FB1A33" w14:textId="77777777" w:rsidR="00071CB1" w:rsidRPr="000D1EDF" w:rsidRDefault="00071CB1" w:rsidP="00071CB1">
      <w:pPr>
        <w:jc w:val="both"/>
        <w:rPr>
          <w:rFonts w:cs="Arial"/>
        </w:rPr>
      </w:pPr>
    </w:p>
    <w:p w14:paraId="475851D1" w14:textId="77777777" w:rsidR="00071CB1" w:rsidRDefault="00071CB1" w:rsidP="00071CB1">
      <w:pPr>
        <w:jc w:val="both"/>
        <w:rPr>
          <w:rFonts w:cs="Arial"/>
        </w:rPr>
      </w:pPr>
    </w:p>
    <w:p w14:paraId="224788BB" w14:textId="77777777" w:rsidR="00071CB1" w:rsidRDefault="00071CB1" w:rsidP="00071CB1">
      <w:pPr>
        <w:jc w:val="both"/>
        <w:rPr>
          <w:rFonts w:cs="Arial"/>
        </w:rPr>
      </w:pPr>
    </w:p>
    <w:p w14:paraId="2D55448D" w14:textId="77777777" w:rsidR="00071CB1" w:rsidRDefault="00071CB1" w:rsidP="00071CB1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3B33AE2A" w14:textId="77777777" w:rsidR="00071CB1" w:rsidRDefault="00071CB1" w:rsidP="00071CB1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48AD4C09" w14:textId="77777777" w:rsidR="00071CB1" w:rsidRDefault="00071CB1" w:rsidP="00071CB1">
      <w:pPr>
        <w:jc w:val="both"/>
        <w:rPr>
          <w:rFonts w:cs="Arial"/>
        </w:rPr>
      </w:pPr>
    </w:p>
    <w:p w14:paraId="3B4AD9C0" w14:textId="77777777" w:rsidR="00071CB1" w:rsidRDefault="00071CB1" w:rsidP="00071CB1">
      <w:pPr>
        <w:rPr>
          <w:rFonts w:cs="Arial"/>
          <w:i/>
        </w:rPr>
      </w:pPr>
    </w:p>
    <w:p w14:paraId="4190647B" w14:textId="77777777" w:rsidR="00071CB1" w:rsidRDefault="00071CB1" w:rsidP="00071CB1">
      <w:pPr>
        <w:rPr>
          <w:rFonts w:cs="Arial"/>
          <w:i/>
        </w:rPr>
      </w:pPr>
    </w:p>
    <w:p w14:paraId="48D9A3F1" w14:textId="77777777" w:rsidR="00071CB1" w:rsidRDefault="00071CB1" w:rsidP="00071CB1">
      <w:pPr>
        <w:rPr>
          <w:rFonts w:cs="Arial"/>
          <w:i/>
        </w:rPr>
      </w:pPr>
    </w:p>
    <w:p w14:paraId="60731EF4" w14:textId="77777777" w:rsidR="00071CB1" w:rsidRDefault="00071CB1" w:rsidP="00071CB1">
      <w:pPr>
        <w:rPr>
          <w:rFonts w:cs="Arial"/>
          <w:i/>
        </w:rPr>
      </w:pPr>
    </w:p>
    <w:p w14:paraId="3B775EA4" w14:textId="77777777" w:rsidR="00071CB1" w:rsidRPr="008318D9" w:rsidRDefault="00071CB1" w:rsidP="00071CB1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 Ta obrazec je sestavni del in priloga ponudbe.</w:t>
      </w:r>
    </w:p>
    <w:p w14:paraId="133C2AAF" w14:textId="6EB78F6A" w:rsidR="000D1EDF" w:rsidRPr="008318D9" w:rsidRDefault="000D1EDF" w:rsidP="00071CB1">
      <w:pPr>
        <w:spacing w:before="120"/>
        <w:jc w:val="center"/>
        <w:rPr>
          <w:rFonts w:cs="Arial"/>
          <w:i/>
        </w:rPr>
      </w:pP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19DEC5" w14:textId="77777777" w:rsidR="001F1F60" w:rsidRDefault="001F1F60">
      <w:r>
        <w:separator/>
      </w:r>
    </w:p>
  </w:endnote>
  <w:endnote w:type="continuationSeparator" w:id="0">
    <w:p w14:paraId="3F5240AC" w14:textId="77777777" w:rsidR="001F1F60" w:rsidRDefault="001F1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14256AC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0858A38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043A4E1E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206F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206F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C7476" w14:textId="77777777" w:rsidR="001F1F60" w:rsidRDefault="001F1F60">
      <w:r>
        <w:separator/>
      </w:r>
    </w:p>
  </w:footnote>
  <w:footnote w:type="continuationSeparator" w:id="0">
    <w:p w14:paraId="09DA9D31" w14:textId="77777777" w:rsidR="001F1F60" w:rsidRDefault="001F1F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D31308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2E607382" w:rsidR="00C0552D" w:rsidRPr="00D31308" w:rsidRDefault="00D31308" w:rsidP="002A75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31308">
            <w:rPr>
              <w:rFonts w:cs="Arial"/>
              <w:color w:val="000000"/>
              <w:sz w:val="16"/>
              <w:szCs w:val="16"/>
            </w:rPr>
            <w:t>ODPRTI POSTOPEK</w:t>
          </w:r>
          <w:r w:rsidR="00E0042D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B0176B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D3130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66D22BA9" w:rsidR="00C0552D" w:rsidRPr="00D31308" w:rsidRDefault="00144B8D" w:rsidP="008318D9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D31308">
            <w:rPr>
              <w:rFonts w:cs="Arial"/>
              <w:sz w:val="16"/>
              <w:szCs w:val="16"/>
            </w:rPr>
            <w:t xml:space="preserve">OBR </w:t>
          </w:r>
          <w:r w:rsidR="00AE57CA" w:rsidRPr="00D31308">
            <w:rPr>
              <w:rFonts w:cs="Arial"/>
              <w:sz w:val="16"/>
              <w:szCs w:val="16"/>
            </w:rPr>
            <w:t>–</w:t>
          </w:r>
          <w:r w:rsidRPr="00D31308">
            <w:rPr>
              <w:rFonts w:cs="Arial"/>
              <w:sz w:val="16"/>
              <w:szCs w:val="16"/>
            </w:rPr>
            <w:t xml:space="preserve"> </w:t>
          </w:r>
          <w:r w:rsidR="00AE57CA" w:rsidRPr="00D31308">
            <w:rPr>
              <w:rFonts w:cs="Arial"/>
              <w:sz w:val="16"/>
              <w:szCs w:val="16"/>
            </w:rPr>
            <w:t>2.0</w:t>
          </w:r>
          <w:r w:rsidR="008318D9" w:rsidRPr="00D31308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71CB1"/>
    <w:rsid w:val="00096243"/>
    <w:rsid w:val="00096BE4"/>
    <w:rsid w:val="000C23A5"/>
    <w:rsid w:val="000C4583"/>
    <w:rsid w:val="000C545D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1F60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A75A5"/>
    <w:rsid w:val="002B28E0"/>
    <w:rsid w:val="002D6A3C"/>
    <w:rsid w:val="002E1329"/>
    <w:rsid w:val="002E2FD3"/>
    <w:rsid w:val="002E6B63"/>
    <w:rsid w:val="002F0041"/>
    <w:rsid w:val="002F0736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80FF4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3F6BC5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2D85"/>
    <w:rsid w:val="005753D9"/>
    <w:rsid w:val="0058399F"/>
    <w:rsid w:val="005A46C7"/>
    <w:rsid w:val="005A785E"/>
    <w:rsid w:val="005B1918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0E12"/>
    <w:rsid w:val="006315C1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06FC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60080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37003"/>
    <w:rsid w:val="009412F5"/>
    <w:rsid w:val="00941812"/>
    <w:rsid w:val="00945B2B"/>
    <w:rsid w:val="00946104"/>
    <w:rsid w:val="009514DD"/>
    <w:rsid w:val="0095198A"/>
    <w:rsid w:val="00953938"/>
    <w:rsid w:val="0095555C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D7338"/>
    <w:rsid w:val="00AE57CA"/>
    <w:rsid w:val="00AF0AD6"/>
    <w:rsid w:val="00B0176B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B608B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71D06"/>
    <w:rsid w:val="00C82B34"/>
    <w:rsid w:val="00C9531D"/>
    <w:rsid w:val="00C97729"/>
    <w:rsid w:val="00CA0755"/>
    <w:rsid w:val="00CB008E"/>
    <w:rsid w:val="00CB0D95"/>
    <w:rsid w:val="00CB11D5"/>
    <w:rsid w:val="00CD0DDE"/>
    <w:rsid w:val="00CD61B2"/>
    <w:rsid w:val="00CD6CEB"/>
    <w:rsid w:val="00CD7808"/>
    <w:rsid w:val="00CF12FC"/>
    <w:rsid w:val="00D05C1E"/>
    <w:rsid w:val="00D06278"/>
    <w:rsid w:val="00D2343D"/>
    <w:rsid w:val="00D278D4"/>
    <w:rsid w:val="00D31308"/>
    <w:rsid w:val="00D4322B"/>
    <w:rsid w:val="00D4524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042D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84C5E"/>
    <w:rsid w:val="00E932C8"/>
    <w:rsid w:val="00E95B73"/>
    <w:rsid w:val="00E95D92"/>
    <w:rsid w:val="00E9600A"/>
    <w:rsid w:val="00EA7B9C"/>
    <w:rsid w:val="00EB0DA9"/>
    <w:rsid w:val="00EB59CF"/>
    <w:rsid w:val="00EE45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2FD7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B74ED47"/>
    <w:rsid w:val="334DF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0789BF0-B9B5-46EC-98FB-CEBA0B299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02443B-517A-409B-BE1E-9A6D7459C6B1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3.xml><?xml version="1.0" encoding="utf-8"?>
<ds:datastoreItem xmlns:ds="http://schemas.openxmlformats.org/officeDocument/2006/customXml" ds:itemID="{AC22076B-DA17-4960-A4C1-D26C76AA51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4717B2-8126-4103-A27A-2BCDEE4FE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0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3</cp:revision>
  <cp:lastPrinted>2016-06-20T06:30:00Z</cp:lastPrinted>
  <dcterms:created xsi:type="dcterms:W3CDTF">2023-06-02T09:44:00Z</dcterms:created>
  <dcterms:modified xsi:type="dcterms:W3CDTF">2023-09-06T10:15:00Z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Order">
    <vt:r8>2395100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